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Gabrielli M.Luisa programma di inglese classe 4 C</w:t>
      </w:r>
    </w:p>
    <w:p w:rsidR="00552F4D" w:rsidRDefault="00552F4D">
      <w:pPr>
        <w:rPr>
          <w:sz w:val="24"/>
          <w:szCs w:val="24"/>
          <w:lang w:val="en-US"/>
        </w:rPr>
      </w:pP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Programmazione didattica</w:t>
      </w:r>
    </w:p>
    <w:p w:rsidR="00552F4D" w:rsidRDefault="00552F4D">
      <w:pPr>
        <w:rPr>
          <w:sz w:val="24"/>
          <w:szCs w:val="24"/>
          <w:lang w:val="en-US"/>
        </w:rPr>
      </w:pP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ciò che riguarda gli obiettivi socio affettivi e didattici trasversali faccio riferimento a quanto stabilito durante il consiglio di classe iniziale.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la mia disciplina prevedo di seguire il metodo comunicativo funzionale affrontando in dettaglio i seguenti argomenti :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present tense ,forme affermativa,negativa e interrogativa di verbi regolari e irregolari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continous tense ,forme affermativa,negativa e interrogativa di verbi regolari e irregolari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past tense,forme affermativa,negativa e interrogativa di verbi regolari e irregolari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continous tense,forme affermativa,negativa e interrogativa di verbi regolari e irregolari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tense,forma affermativa,negativa e interrogativa di verbi regolari e irregolari con le adeguate locuzioni avverbiali di tempo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Pronomi personali soggetto e complemento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e pronomi possessivi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indefiniti(some e any)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Regola del molto (a lot of,much,many)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Comparativi e superlativi degli aggettivi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Uso delle preposizioni riferite a spazio e tempo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Lessico utile per descrivere la casa,gli abiti,le nazionalità,gli animali,il cibo e le professioni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 strutture di must e di have to per indicare il dovere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studenti utilizzeranno il testo e l’eserciziario mentre la grammatica sarà presa in considerazione come libro da usare in accompagnamento allo studio pomeridiano,anche se si potrà usarla in classe per ulteriori esercizi.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allievi dovranno essere in grado di esprimersi al presente e al passato,di svolgere dialoghi in situazione,di fare semplici descrizioni,di utilizzare le espressioni idiomatiche e di cortesia necessarie alla comunicazione.</w:t>
      </w:r>
    </w:p>
    <w:p w:rsidR="00552F4D" w:rsidRDefault="00552F4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 affronteranno varie tipologie di esercizi,strutturati,guidati,comprensione del testo,di completamento,di riconoscimento lessicale per arrivare ,nel tempo,all’espressione più autonoma</w:t>
      </w:r>
    </w:p>
    <w:p w:rsidR="00552F4D" w:rsidRDefault="00552F4D" w:rsidP="00AF43A3">
      <w:r>
        <w:rPr>
          <w:sz w:val="24"/>
          <w:szCs w:val="24"/>
          <w:lang w:val="en-US"/>
        </w:rPr>
        <w:t>Prevedo di svolgere due verifiche scritte nel primo periodo dell’anno scolastico e quattro nel secondo.</w:t>
      </w:r>
    </w:p>
    <w:sectPr w:rsidR="00552F4D" w:rsidSect="00AF43A3">
      <w:headerReference w:type="default" r:id="rId6"/>
      <w:footerReference w:type="default" r:id="rId7"/>
      <w:pgSz w:w="11911" w:h="16832"/>
      <w:pgMar w:top="1417" w:right="1133" w:bottom="1133" w:left="1133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F4D" w:rsidRDefault="00552F4D">
      <w:r>
        <w:separator/>
      </w:r>
    </w:p>
  </w:endnote>
  <w:endnote w:type="continuationSeparator" w:id="0">
    <w:p w:rsidR="00552F4D" w:rsidRDefault="00552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F4D" w:rsidRDefault="00552F4D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F4D" w:rsidRDefault="00552F4D">
      <w:r>
        <w:separator/>
      </w:r>
    </w:p>
  </w:footnote>
  <w:footnote w:type="continuationSeparator" w:id="0">
    <w:p w:rsidR="00552F4D" w:rsidRDefault="00552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F4D" w:rsidRDefault="00552F4D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"/>
    <w:docVar w:name="ColorSet" w:val=""/>
    <w:docVar w:name="StylePos" w:val=""/>
    <w:docVar w:name="StyleSet" w:val=""/>
  </w:docVars>
  <w:rsids>
    <w:rsidRoot w:val="00AF43A3"/>
    <w:rsid w:val="00552F4D"/>
    <w:rsid w:val="00AF43A3"/>
    <w:rsid w:val="00B3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kern w:val="28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299</Words>
  <Characters>1710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Gabrielli M</dc:title>
  <dc:subject/>
  <dc:creator/>
  <cp:keywords/>
  <dc:description/>
  <cp:lastModifiedBy>Liceo Classico L. Ariosto</cp:lastModifiedBy>
  <cp:revision>2</cp:revision>
  <dcterms:created xsi:type="dcterms:W3CDTF">2010-10-11T07:01:00Z</dcterms:created>
  <dcterms:modified xsi:type="dcterms:W3CDTF">2010-10-11T07:01:00Z</dcterms:modified>
</cp:coreProperties>
</file>